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4B615" w14:textId="77777777" w:rsidR="00F75DE4" w:rsidRDefault="00F75DE4" w:rsidP="00F75D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David BATHERAM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35DA2C74" w14:textId="77777777" w:rsidR="00F75DE4" w:rsidRDefault="00F75DE4" w:rsidP="00F75D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Bristol. Baker.</w:t>
      </w:r>
    </w:p>
    <w:p w14:paraId="0DE83C7B" w14:textId="77777777" w:rsidR="00F75DE4" w:rsidRDefault="00F75DE4" w:rsidP="00F75DE4">
      <w:pPr>
        <w:rPr>
          <w:rFonts w:ascii="Times New Roman" w:hAnsi="Times New Roman" w:cs="Times New Roman"/>
          <w:sz w:val="24"/>
          <w:szCs w:val="24"/>
        </w:rPr>
      </w:pPr>
    </w:p>
    <w:p w14:paraId="2164E219" w14:textId="77777777" w:rsidR="00F75DE4" w:rsidRDefault="00F75DE4" w:rsidP="00F75DE4">
      <w:pPr>
        <w:rPr>
          <w:rFonts w:ascii="Times New Roman" w:hAnsi="Times New Roman" w:cs="Times New Roman"/>
          <w:sz w:val="24"/>
          <w:szCs w:val="24"/>
        </w:rPr>
      </w:pPr>
    </w:p>
    <w:p w14:paraId="3642A164" w14:textId="77777777" w:rsidR="00F75DE4" w:rsidRDefault="00F75DE4" w:rsidP="00F75D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>He occurs in the Plea Rolls.</w:t>
      </w:r>
    </w:p>
    <w:p w14:paraId="353637AB" w14:textId="77777777" w:rsidR="00F75DE4" w:rsidRDefault="00F75DE4" w:rsidP="00F75D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(https://waalt.uh.edu/index.php/CP40/861)</w:t>
      </w:r>
    </w:p>
    <w:p w14:paraId="7C0279C1" w14:textId="77777777" w:rsidR="00F75DE4" w:rsidRDefault="00F75DE4" w:rsidP="00F75DE4">
      <w:pPr>
        <w:rPr>
          <w:rFonts w:ascii="Times New Roman" w:hAnsi="Times New Roman" w:cs="Times New Roman"/>
          <w:sz w:val="24"/>
          <w:szCs w:val="24"/>
        </w:rPr>
      </w:pPr>
    </w:p>
    <w:p w14:paraId="0605CAC4" w14:textId="77777777" w:rsidR="00F75DE4" w:rsidRDefault="00F75DE4" w:rsidP="00F75DE4">
      <w:pPr>
        <w:rPr>
          <w:rFonts w:ascii="Times New Roman" w:hAnsi="Times New Roman" w:cs="Times New Roman"/>
          <w:sz w:val="24"/>
          <w:szCs w:val="24"/>
        </w:rPr>
      </w:pPr>
    </w:p>
    <w:p w14:paraId="2740792D" w14:textId="77777777" w:rsidR="00F75DE4" w:rsidRDefault="00F75DE4" w:rsidP="00F75D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January 2022</w:t>
      </w:r>
    </w:p>
    <w:p w14:paraId="7D154F6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81CE5" w14:textId="77777777" w:rsidR="00F75DE4" w:rsidRDefault="00F75DE4" w:rsidP="009139A6">
      <w:r>
        <w:separator/>
      </w:r>
    </w:p>
  </w:endnote>
  <w:endnote w:type="continuationSeparator" w:id="0">
    <w:p w14:paraId="399A423D" w14:textId="77777777" w:rsidR="00F75DE4" w:rsidRDefault="00F75DE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BE7E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463D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5B0C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33C97" w14:textId="77777777" w:rsidR="00F75DE4" w:rsidRDefault="00F75DE4" w:rsidP="009139A6">
      <w:r>
        <w:separator/>
      </w:r>
    </w:p>
  </w:footnote>
  <w:footnote w:type="continuationSeparator" w:id="0">
    <w:p w14:paraId="43ED2240" w14:textId="77777777" w:rsidR="00F75DE4" w:rsidRDefault="00F75DE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3F82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BBCA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C514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DE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7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493114"/>
  <w15:chartTrackingRefBased/>
  <w15:docId w15:val="{49A14940-AE24-49A5-89B0-B0456CFA2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5DE4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2022-01-14T12:09:00Z</dcterms:created>
  <dcterms:modified xsi:type="dcterms:W3CDTF">2022-01-14T12:09:00Z</dcterms:modified>
</cp:coreProperties>
</file>